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7196B" w14:textId="7391D8EC" w:rsidR="000660BE" w:rsidRPr="00B82BAA" w:rsidRDefault="00D21F5B" w:rsidP="004C341D">
      <w:pPr>
        <w:spacing w:after="0"/>
        <w:ind w:left="2268" w:hanging="2268"/>
        <w:rPr>
          <w:rFonts w:ascii="Century Gothic" w:hAnsi="Century Gothic"/>
          <w:b/>
          <w:bCs/>
          <w:color w:val="808080" w:themeColor="background1" w:themeShade="80"/>
          <w:sz w:val="24"/>
          <w:szCs w:val="24"/>
        </w:rPr>
      </w:pPr>
      <w:r w:rsidRPr="00B82BAA">
        <w:rPr>
          <w:rFonts w:ascii="Century Gothic" w:hAnsi="Century Gothic"/>
          <w:b/>
          <w:bCs/>
          <w:color w:val="808080" w:themeColor="background1" w:themeShade="80"/>
          <w:sz w:val="24"/>
          <w:szCs w:val="24"/>
        </w:rPr>
        <w:t xml:space="preserve">DIREZIONE AREA </w:t>
      </w:r>
      <w:r w:rsidR="00491988">
        <w:rPr>
          <w:rFonts w:ascii="Century Gothic" w:hAnsi="Century Gothic"/>
          <w:b/>
          <w:bCs/>
          <w:color w:val="808080" w:themeColor="background1" w:themeShade="80"/>
          <w:sz w:val="24"/>
          <w:szCs w:val="24"/>
        </w:rPr>
        <w:t>RETE</w:t>
      </w:r>
      <w:r w:rsidRPr="00B82BAA">
        <w:rPr>
          <w:rFonts w:ascii="Century Gothic" w:hAnsi="Century Gothic"/>
          <w:b/>
          <w:bCs/>
          <w:color w:val="808080" w:themeColor="background1" w:themeShade="80"/>
          <w:sz w:val="24"/>
          <w:szCs w:val="24"/>
        </w:rPr>
        <w:t xml:space="preserve"> </w:t>
      </w:r>
    </w:p>
    <w:p w14:paraId="13E03122" w14:textId="77777777" w:rsidR="00D376CD" w:rsidRPr="00B82BAA" w:rsidRDefault="000660BE" w:rsidP="00D376CD">
      <w:pPr>
        <w:spacing w:after="0"/>
        <w:ind w:left="5245" w:hanging="1276"/>
        <w:rPr>
          <w:rFonts w:ascii="Century Gothic" w:hAnsi="Century Gothic"/>
          <w:b/>
          <w:bCs/>
          <w:noProof/>
        </w:rPr>
      </w:pPr>
      <w:r w:rsidRPr="00B82BAA">
        <w:rPr>
          <w:rFonts w:ascii="Century Gothic" w:hAnsi="Century Gothic"/>
        </w:rPr>
        <w:t xml:space="preserve"> Spett.le </w:t>
      </w:r>
      <w:r w:rsidRPr="00B82BAA">
        <w:rPr>
          <w:rFonts w:ascii="Century Gothic" w:hAnsi="Century Gothic"/>
        </w:rPr>
        <w:tab/>
      </w:r>
      <w:r w:rsidR="00D376CD" w:rsidRPr="00B82BAA">
        <w:rPr>
          <w:rFonts w:ascii="Century Gothic" w:hAnsi="Century Gothic"/>
          <w:b/>
          <w:bCs/>
          <w:noProof/>
        </w:rPr>
        <w:t>REGIONE LOMBARDIA</w:t>
      </w:r>
    </w:p>
    <w:p w14:paraId="1AC9B41B" w14:textId="77777777" w:rsidR="00D376CD" w:rsidRPr="00B82BAA" w:rsidRDefault="00D376CD" w:rsidP="00D376CD">
      <w:pPr>
        <w:spacing w:after="0"/>
        <w:ind w:left="5245" w:hanging="1276"/>
        <w:rPr>
          <w:rFonts w:ascii="Century Gothic" w:hAnsi="Century Gothic"/>
          <w:noProof/>
        </w:rPr>
      </w:pPr>
      <w:r w:rsidRPr="00B82BAA">
        <w:rPr>
          <w:rFonts w:ascii="Century Gothic" w:hAnsi="Century Gothic"/>
          <w:b/>
          <w:bCs/>
          <w:noProof/>
        </w:rPr>
        <w:tab/>
      </w:r>
      <w:r w:rsidRPr="00B82BAA">
        <w:rPr>
          <w:rFonts w:ascii="Century Gothic" w:hAnsi="Century Gothic"/>
          <w:noProof/>
        </w:rPr>
        <w:t>DIREZIONE GENERALE TERRITORIO E SISTEMI VERDI UNITÀ ORGANIZZATIVA PROGRAMMAZIONE TERRITORIALE E PAESISTICA STRUTTURA PAESAGGIO</w:t>
      </w:r>
    </w:p>
    <w:p w14:paraId="591FB7B6" w14:textId="470F1F9D" w:rsidR="00D802E7" w:rsidRPr="00B82BAA" w:rsidRDefault="00D802E7" w:rsidP="00D376CD">
      <w:pPr>
        <w:spacing w:after="0"/>
        <w:ind w:left="5245" w:hanging="1276"/>
        <w:rPr>
          <w:rFonts w:ascii="Century Gothic" w:hAnsi="Century Gothic"/>
          <w:noProof/>
        </w:rPr>
      </w:pPr>
    </w:p>
    <w:p w14:paraId="002925F1" w14:textId="0DED4BF9" w:rsidR="00A2695D" w:rsidRPr="00B82BAA" w:rsidRDefault="00A059F9" w:rsidP="00762D80">
      <w:pPr>
        <w:spacing w:after="0"/>
        <w:ind w:left="5245" w:hanging="1276"/>
        <w:rPr>
          <w:rFonts w:ascii="Century Gothic" w:hAnsi="Century Gothic"/>
          <w:bCs/>
          <w:noProof/>
        </w:rPr>
      </w:pPr>
      <w:r w:rsidRPr="00B82BAA">
        <w:rPr>
          <w:rFonts w:ascii="Century Gothic" w:hAnsi="Century Gothic"/>
        </w:rPr>
        <w:tab/>
      </w:r>
    </w:p>
    <w:p w14:paraId="1D07994E" w14:textId="77777777" w:rsidR="00A059F9" w:rsidRPr="00B82BAA" w:rsidRDefault="00A059F9" w:rsidP="00854D38">
      <w:pPr>
        <w:spacing w:after="0"/>
        <w:ind w:left="5245" w:right="-1"/>
        <w:rPr>
          <w:rFonts w:ascii="Century Gothic" w:hAnsi="Century Gothic"/>
          <w:b/>
          <w:bCs/>
          <w:noProof/>
        </w:rPr>
      </w:pPr>
    </w:p>
    <w:p w14:paraId="39C0B276" w14:textId="0CC4A5F2" w:rsidR="00D21F5B" w:rsidRPr="00B82BAA" w:rsidRDefault="00D21F5B" w:rsidP="00D21F5B">
      <w:pPr>
        <w:pStyle w:val="Rientrocorpodeltesto"/>
        <w:tabs>
          <w:tab w:val="left" w:pos="1418"/>
        </w:tabs>
        <w:ind w:hanging="283"/>
        <w:rPr>
          <w:rFonts w:ascii="Century Gothic" w:hAnsi="Century Gothic"/>
          <w:iCs/>
        </w:rPr>
      </w:pPr>
      <w:r w:rsidRPr="00B82BAA">
        <w:rPr>
          <w:rFonts w:ascii="Century Gothic" w:hAnsi="Century Gothic"/>
          <w:iCs/>
        </w:rPr>
        <w:t>Comunicazione trasmessa a mezzo PEC</w:t>
      </w:r>
      <w:r w:rsidR="00D376CD">
        <w:rPr>
          <w:rFonts w:ascii="Century Gothic" w:hAnsi="Century Gothic"/>
          <w:iCs/>
        </w:rPr>
        <w:t>/mail</w:t>
      </w:r>
    </w:p>
    <w:p w14:paraId="39AA5B40" w14:textId="77777777" w:rsidR="00D376CD" w:rsidRDefault="00D376CD" w:rsidP="00D376CD">
      <w:pPr>
        <w:pStyle w:val="Rientrocorpodeltesto"/>
        <w:tabs>
          <w:tab w:val="left" w:pos="1418"/>
        </w:tabs>
        <w:ind w:left="0"/>
        <w:rPr>
          <w:rStyle w:val="Collegamentoipertestuale"/>
          <w:rFonts w:ascii="Century Gothic" w:hAnsi="Century Gothic"/>
          <w:iCs/>
          <w:u w:val="none"/>
        </w:rPr>
      </w:pPr>
      <w:hyperlink r:id="rId7" w:history="1">
        <w:r w:rsidRPr="00462DB7">
          <w:rPr>
            <w:rStyle w:val="Collegamentoipertestuale"/>
            <w:rFonts w:ascii="Century Gothic" w:hAnsi="Century Gothic"/>
            <w:iCs/>
            <w:u w:val="none"/>
          </w:rPr>
          <w:t>territorio_sistemiverdi@pec.regione.lombardia.it</w:t>
        </w:r>
      </w:hyperlink>
    </w:p>
    <w:p w14:paraId="020411E4" w14:textId="0467482B" w:rsidR="00D376CD" w:rsidRPr="00D376CD" w:rsidRDefault="00D376CD" w:rsidP="00D376CD">
      <w:pPr>
        <w:pStyle w:val="Rientrocorpodeltesto"/>
        <w:tabs>
          <w:tab w:val="left" w:pos="1418"/>
        </w:tabs>
        <w:ind w:hanging="283"/>
      </w:pPr>
      <w:r w:rsidRPr="00D376CD">
        <w:t>p.c.</w:t>
      </w:r>
    </w:p>
    <w:p w14:paraId="76DA5844" w14:textId="1777506F" w:rsidR="00D376CD" w:rsidRPr="00D376CD" w:rsidRDefault="00D376CD" w:rsidP="00D376CD">
      <w:pPr>
        <w:pStyle w:val="Rientrocorpodeltesto"/>
        <w:tabs>
          <w:tab w:val="left" w:pos="1418"/>
        </w:tabs>
        <w:ind w:left="0"/>
        <w:rPr>
          <w:rStyle w:val="Collegamentoipertestuale"/>
          <w:u w:val="none"/>
        </w:rPr>
      </w:pPr>
      <w:hyperlink r:id="rId8" w:history="1">
        <w:r w:rsidRPr="00D376CD">
          <w:rPr>
            <w:rStyle w:val="Collegamentoipertestuale"/>
            <w:rFonts w:ascii="Century Gothic" w:hAnsi="Century Gothic"/>
            <w:iCs/>
            <w:u w:val="none"/>
          </w:rPr>
          <w:t>silvia_rapetti@regione.lombardia.it</w:t>
        </w:r>
      </w:hyperlink>
    </w:p>
    <w:p w14:paraId="5F711E20" w14:textId="37E641CE" w:rsidR="00D376CD" w:rsidRPr="00D376CD" w:rsidRDefault="00D376CD" w:rsidP="00D376CD">
      <w:pPr>
        <w:pStyle w:val="Rientrocorpodeltesto"/>
        <w:tabs>
          <w:tab w:val="left" w:pos="1418"/>
        </w:tabs>
        <w:ind w:left="0"/>
        <w:rPr>
          <w:rStyle w:val="Collegamentoipertestuale"/>
          <w:rFonts w:ascii="Century Gothic" w:hAnsi="Century Gothic"/>
          <w:iCs/>
          <w:u w:val="none"/>
        </w:rPr>
      </w:pPr>
      <w:r w:rsidRPr="00D376CD">
        <w:rPr>
          <w:rStyle w:val="Collegamentoipertestuale"/>
          <w:rFonts w:ascii="Century Gothic" w:hAnsi="Century Gothic"/>
          <w:iCs/>
          <w:u w:val="none"/>
        </w:rPr>
        <w:t>rosanna_centemeri@regione.lombardia.it</w:t>
      </w:r>
    </w:p>
    <w:p w14:paraId="7649724C" w14:textId="77777777" w:rsidR="00EC1397" w:rsidRPr="00B82BAA" w:rsidRDefault="00EC1397" w:rsidP="00911075">
      <w:pPr>
        <w:autoSpaceDE w:val="0"/>
        <w:autoSpaceDN w:val="0"/>
        <w:adjustRightInd w:val="0"/>
        <w:spacing w:after="0" w:line="240" w:lineRule="auto"/>
        <w:ind w:left="1134" w:hanging="1134"/>
        <w:jc w:val="both"/>
        <w:rPr>
          <w:rFonts w:ascii="Century Gothic" w:hAnsi="Century Gothic"/>
          <w:i/>
          <w:iCs/>
        </w:rPr>
      </w:pPr>
    </w:p>
    <w:p w14:paraId="68D9C933" w14:textId="12AB6D01" w:rsidR="00E771AD" w:rsidRPr="00E771AD" w:rsidRDefault="00D21F5B" w:rsidP="00E44B74">
      <w:pPr>
        <w:autoSpaceDE w:val="0"/>
        <w:autoSpaceDN w:val="0"/>
        <w:adjustRightInd w:val="0"/>
        <w:spacing w:after="0" w:line="276" w:lineRule="auto"/>
        <w:ind w:left="1134" w:hanging="1134"/>
        <w:jc w:val="both"/>
        <w:rPr>
          <w:rFonts w:ascii="Century Gothic" w:hAnsi="Century Gothic" w:cs="CenturyGothic-Italic"/>
          <w:i/>
          <w:iCs/>
        </w:rPr>
      </w:pPr>
      <w:r w:rsidRPr="00B82BAA">
        <w:rPr>
          <w:rFonts w:ascii="Century Gothic" w:hAnsi="Century Gothic" w:cs="CenturyGothic-Italic"/>
          <w:i/>
          <w:iCs/>
        </w:rPr>
        <w:t>Oggetto:</w:t>
      </w:r>
      <w:r w:rsidRPr="00B82BAA">
        <w:rPr>
          <w:rFonts w:ascii="Century Gothic" w:hAnsi="Century Gothic" w:cs="CenturyGothic-Italic"/>
          <w:i/>
          <w:iCs/>
        </w:rPr>
        <w:tab/>
      </w:r>
      <w:r w:rsidR="00E771AD" w:rsidRPr="00E771AD">
        <w:rPr>
          <w:rFonts w:ascii="Century Gothic" w:hAnsi="Century Gothic" w:cs="CenturyGothic-Italic"/>
          <w:i/>
          <w:iCs/>
        </w:rPr>
        <w:t xml:space="preserve">PROGRAMMA PER LA MESSA IN SICUREZZA, NAVIGABILITA’ E FRUIZIONE DEL SISTEMA DEI NAVIGLI LOMBARDI STATALI ATTRAVERSO INTERVENTI STRUTTURALI – NAVIGLIO GRANDE E NAVIGLIO PADERNO PER LE ANNUALITA’ 2024/2025/2026. </w:t>
      </w:r>
    </w:p>
    <w:p w14:paraId="0B8D64D3" w14:textId="77777777" w:rsidR="00E771AD" w:rsidRDefault="00E771AD" w:rsidP="00E44B74">
      <w:p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Century Gothic" w:hAnsi="Century Gothic" w:cs="CenturyGothic-Italic"/>
          <w:i/>
          <w:iCs/>
        </w:rPr>
      </w:pPr>
      <w:r w:rsidRPr="00E771AD">
        <w:rPr>
          <w:rFonts w:ascii="Century Gothic" w:hAnsi="Century Gothic" w:cs="CenturyGothic-Italic"/>
          <w:i/>
          <w:iCs/>
        </w:rPr>
        <w:t>Lotto funzionale 3: Naviglio Grande: ripristino e realizzazione strutture per la navigazione. Pontili, scivoli, aree di alaggio.</w:t>
      </w:r>
      <w:r>
        <w:rPr>
          <w:rFonts w:ascii="Century Gothic" w:hAnsi="Century Gothic" w:cs="CenturyGothic-Italic"/>
          <w:i/>
          <w:iCs/>
        </w:rPr>
        <w:t xml:space="preserve"> </w:t>
      </w:r>
      <w:r w:rsidRPr="00E771AD">
        <w:rPr>
          <w:rFonts w:ascii="Century Gothic" w:hAnsi="Century Gothic" w:cs="CenturyGothic-Italic"/>
          <w:i/>
          <w:iCs/>
        </w:rPr>
        <w:t>Pontile di Bernate Ticino</w:t>
      </w:r>
    </w:p>
    <w:p w14:paraId="7ECA0D7E" w14:textId="5B6CEA21" w:rsidR="00762D80" w:rsidRPr="00E771AD" w:rsidRDefault="00762D80" w:rsidP="00E44B74">
      <w:pPr>
        <w:autoSpaceDE w:val="0"/>
        <w:autoSpaceDN w:val="0"/>
        <w:adjustRightInd w:val="0"/>
        <w:spacing w:after="0" w:line="276" w:lineRule="auto"/>
        <w:ind w:left="1134"/>
        <w:jc w:val="both"/>
        <w:rPr>
          <w:rFonts w:ascii="Century Gothic" w:hAnsi="Century Gothic" w:cs="CenturyGothic-Italic"/>
          <w:i/>
          <w:iCs/>
        </w:rPr>
      </w:pPr>
      <w:r w:rsidRPr="00762D80">
        <w:rPr>
          <w:rFonts w:ascii="Century Gothic" w:hAnsi="Century Gothic" w:cs="CenturyGothic-Italic"/>
          <w:b/>
          <w:bCs/>
          <w:i/>
          <w:iCs/>
        </w:rPr>
        <w:t>RICHIESTA INTEGRAZIONI</w:t>
      </w:r>
    </w:p>
    <w:p w14:paraId="15F81211" w14:textId="77777777" w:rsidR="00E771AD" w:rsidRDefault="00E771AD" w:rsidP="00E44B74">
      <w:pPr>
        <w:autoSpaceDE w:val="0"/>
        <w:autoSpaceDN w:val="0"/>
        <w:adjustRightInd w:val="0"/>
        <w:spacing w:after="0" w:line="276" w:lineRule="auto"/>
        <w:ind w:left="1134" w:hanging="1134"/>
        <w:jc w:val="both"/>
        <w:rPr>
          <w:rFonts w:ascii="Century Gothic" w:hAnsi="Century Gothic" w:cs="CenturyGothic-Italic"/>
          <w:b/>
          <w:bCs/>
          <w:i/>
          <w:iCs/>
        </w:rPr>
      </w:pPr>
    </w:p>
    <w:p w14:paraId="5EDC8F3A" w14:textId="77777777" w:rsidR="00762D80" w:rsidRDefault="00762D80" w:rsidP="00E44B74">
      <w:pPr>
        <w:autoSpaceDE w:val="0"/>
        <w:autoSpaceDN w:val="0"/>
        <w:adjustRightInd w:val="0"/>
        <w:spacing w:after="0" w:line="276" w:lineRule="auto"/>
        <w:ind w:left="1134" w:hanging="1134"/>
        <w:jc w:val="both"/>
        <w:rPr>
          <w:rFonts w:ascii="Century Gothic" w:hAnsi="Century Gothic" w:cs="CenturyGothic-Italic"/>
          <w:b/>
          <w:bCs/>
          <w:i/>
          <w:iCs/>
        </w:rPr>
      </w:pPr>
    </w:p>
    <w:p w14:paraId="0888FDFB" w14:textId="1327E549" w:rsidR="00C60DA3" w:rsidRDefault="00C60DA3" w:rsidP="00D376CD">
      <w:pPr>
        <w:pStyle w:val="Intestazione"/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 w:rsidRPr="00C60DA3">
        <w:rPr>
          <w:rFonts w:ascii="Century Gothic" w:hAnsi="Century Gothic"/>
          <w:sz w:val="21"/>
        </w:rPr>
        <w:t>Facendo seguito alle interlocuzioni intercorse tra i nostri rispettivi enti, ai fini del rilascio del vostro parere, si trasmette quanto segue</w:t>
      </w:r>
      <w:r>
        <w:rPr>
          <w:rFonts w:ascii="Century Gothic" w:hAnsi="Century Gothic"/>
          <w:sz w:val="21"/>
        </w:rPr>
        <w:t>:</w:t>
      </w:r>
    </w:p>
    <w:p w14:paraId="3EB57BD3" w14:textId="77777777" w:rsidR="00D376CD" w:rsidRDefault="00D376CD" w:rsidP="00D376CD">
      <w:pPr>
        <w:pStyle w:val="Intestazione"/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</w:p>
    <w:p w14:paraId="35ABDD0D" w14:textId="78E3119C" w:rsidR="00D376CD" w:rsidRDefault="00D376CD" w:rsidP="00061B02">
      <w:pPr>
        <w:pStyle w:val="Intestazione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 w:rsidRPr="00D376CD">
        <w:rPr>
          <w:rFonts w:ascii="Century Gothic" w:hAnsi="Century Gothic"/>
          <w:sz w:val="21"/>
        </w:rPr>
        <w:t>T.0</w:t>
      </w:r>
      <w:r>
        <w:rPr>
          <w:rFonts w:ascii="Century Gothic" w:hAnsi="Century Gothic"/>
          <w:sz w:val="21"/>
        </w:rPr>
        <w:t>3</w:t>
      </w:r>
      <w:r w:rsidR="00C93D46">
        <w:rPr>
          <w:rFonts w:ascii="Century Gothic" w:hAnsi="Century Gothic"/>
          <w:sz w:val="21"/>
        </w:rPr>
        <w:t>.01</w:t>
      </w:r>
      <w:r w:rsidRPr="00D376CD">
        <w:rPr>
          <w:rFonts w:ascii="Century Gothic" w:hAnsi="Century Gothic"/>
          <w:sz w:val="21"/>
        </w:rPr>
        <w:t xml:space="preserve"> </w:t>
      </w:r>
      <w:r>
        <w:rPr>
          <w:rFonts w:ascii="Century Gothic" w:hAnsi="Century Gothic"/>
          <w:sz w:val="21"/>
        </w:rPr>
        <w:t>–</w:t>
      </w:r>
      <w:r w:rsidRPr="00D376CD">
        <w:rPr>
          <w:rFonts w:ascii="Century Gothic" w:hAnsi="Century Gothic"/>
          <w:sz w:val="21"/>
        </w:rPr>
        <w:t xml:space="preserve"> </w:t>
      </w:r>
      <w:r>
        <w:rPr>
          <w:rFonts w:ascii="Century Gothic" w:hAnsi="Century Gothic"/>
          <w:sz w:val="21"/>
        </w:rPr>
        <w:t>PLANIMETRIA E SEZIONE con le modifiche richieste</w:t>
      </w:r>
    </w:p>
    <w:p w14:paraId="19C58432" w14:textId="62D2B1C5" w:rsidR="00C93D46" w:rsidRDefault="00C93D46" w:rsidP="00061B02">
      <w:pPr>
        <w:pStyle w:val="Intestazione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>
        <w:rPr>
          <w:rFonts w:ascii="Century Gothic" w:hAnsi="Century Gothic"/>
          <w:sz w:val="21"/>
        </w:rPr>
        <w:t>T.03.02 – SEZIONE STATO DI FATTO, CONFRONTO E PROGETTO</w:t>
      </w:r>
    </w:p>
    <w:p w14:paraId="48C5A3F1" w14:textId="77777777" w:rsidR="00D376CD" w:rsidRDefault="00D376CD" w:rsidP="00061B02">
      <w:pPr>
        <w:pStyle w:val="Intestazione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 w:rsidRPr="00D376CD">
        <w:rPr>
          <w:rFonts w:ascii="Century Gothic" w:hAnsi="Century Gothic"/>
          <w:sz w:val="21"/>
        </w:rPr>
        <w:t>T.04.1 - FOTO STATO DI FATTO E SEZIONE DEL PONTILE</w:t>
      </w:r>
    </w:p>
    <w:p w14:paraId="1D4C0C46" w14:textId="0DCBC6D7" w:rsidR="00D376CD" w:rsidRDefault="00D376CD" w:rsidP="00061B02">
      <w:pPr>
        <w:pStyle w:val="Intestazione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 w:rsidRPr="00D376CD">
        <w:rPr>
          <w:rFonts w:ascii="Century Gothic" w:hAnsi="Century Gothic"/>
          <w:sz w:val="21"/>
        </w:rPr>
        <w:t>T.04.2 - RENDER E SEZIONE STATO DI PROGETTO</w:t>
      </w:r>
    </w:p>
    <w:p w14:paraId="08E8172E" w14:textId="77777777" w:rsidR="00D376CD" w:rsidRDefault="00D376CD" w:rsidP="00061B02">
      <w:pPr>
        <w:pStyle w:val="Intestazione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 w:rsidRPr="00D376CD">
        <w:rPr>
          <w:rFonts w:ascii="Century Gothic" w:hAnsi="Century Gothic"/>
          <w:sz w:val="21"/>
        </w:rPr>
        <w:t>T.05 – PROSPETTO DA VIA UMBERTO 1° - STATO DI FATTO E DI PROGETTO</w:t>
      </w:r>
    </w:p>
    <w:p w14:paraId="7ED1807E" w14:textId="20857D71" w:rsidR="00D376CD" w:rsidRPr="00D376CD" w:rsidRDefault="00D376CD" w:rsidP="00061B02">
      <w:pPr>
        <w:pStyle w:val="Intestazione"/>
        <w:numPr>
          <w:ilvl w:val="0"/>
          <w:numId w:val="3"/>
        </w:numPr>
        <w:tabs>
          <w:tab w:val="left" w:pos="1418"/>
        </w:tabs>
        <w:spacing w:line="276" w:lineRule="auto"/>
        <w:jc w:val="both"/>
        <w:rPr>
          <w:rFonts w:ascii="Century Gothic" w:hAnsi="Century Gothic"/>
          <w:sz w:val="21"/>
        </w:rPr>
      </w:pPr>
      <w:r w:rsidRPr="00D376CD">
        <w:rPr>
          <w:rFonts w:ascii="Century Gothic" w:hAnsi="Century Gothic"/>
          <w:sz w:val="21"/>
        </w:rPr>
        <w:t>R03 - Relazione Fotografica dello stato dei luoghi</w:t>
      </w:r>
    </w:p>
    <w:p w14:paraId="460676EB" w14:textId="77777777" w:rsidR="00452513" w:rsidRPr="00452513" w:rsidRDefault="00452513" w:rsidP="0092504C">
      <w:pPr>
        <w:pStyle w:val="Intestazione"/>
        <w:tabs>
          <w:tab w:val="left" w:pos="1418"/>
        </w:tabs>
        <w:spacing w:line="276" w:lineRule="auto"/>
        <w:rPr>
          <w:rFonts w:ascii="Century Gothic" w:hAnsi="Century Gothic"/>
          <w:sz w:val="21"/>
        </w:rPr>
      </w:pPr>
    </w:p>
    <w:p w14:paraId="576555A4" w14:textId="77777777" w:rsidR="0092504C" w:rsidRPr="00B82BAA" w:rsidRDefault="0092504C" w:rsidP="0092504C">
      <w:pPr>
        <w:pStyle w:val="Intestazione"/>
        <w:spacing w:line="276" w:lineRule="auto"/>
        <w:jc w:val="both"/>
        <w:rPr>
          <w:rFonts w:ascii="Century Gothic" w:hAnsi="Century Gothic"/>
          <w:sz w:val="21"/>
        </w:rPr>
      </w:pPr>
    </w:p>
    <w:p w14:paraId="2C87BB15" w14:textId="7F9AB6E3" w:rsidR="00D21F5B" w:rsidRPr="00B82BAA" w:rsidRDefault="00D21F5B" w:rsidP="0092504C">
      <w:pPr>
        <w:pStyle w:val="Intestazione"/>
        <w:spacing w:line="276" w:lineRule="auto"/>
        <w:jc w:val="both"/>
        <w:rPr>
          <w:rFonts w:ascii="Century Gothic" w:hAnsi="Century Gothic"/>
          <w:sz w:val="21"/>
        </w:rPr>
      </w:pPr>
      <w:r w:rsidRPr="00B82BAA">
        <w:rPr>
          <w:rFonts w:ascii="Century Gothic" w:hAnsi="Century Gothic"/>
          <w:sz w:val="21"/>
        </w:rPr>
        <w:t>Rimanendo a disposizione per ogni eventual</w:t>
      </w:r>
      <w:r w:rsidR="00D461B5" w:rsidRPr="00B82BAA">
        <w:rPr>
          <w:rFonts w:ascii="Century Gothic" w:hAnsi="Century Gothic"/>
          <w:sz w:val="21"/>
        </w:rPr>
        <w:t>e</w:t>
      </w:r>
      <w:r w:rsidRPr="00B82BAA">
        <w:rPr>
          <w:rFonts w:ascii="Century Gothic" w:hAnsi="Century Gothic"/>
          <w:sz w:val="21"/>
        </w:rPr>
        <w:t xml:space="preserve"> chiariment</w:t>
      </w:r>
      <w:r w:rsidR="00D461B5" w:rsidRPr="00B82BAA">
        <w:rPr>
          <w:rFonts w:ascii="Century Gothic" w:hAnsi="Century Gothic"/>
          <w:sz w:val="21"/>
        </w:rPr>
        <w:t>o,</w:t>
      </w:r>
      <w:r w:rsidRPr="00B82BAA">
        <w:rPr>
          <w:rFonts w:ascii="Century Gothic" w:hAnsi="Century Gothic"/>
          <w:sz w:val="21"/>
        </w:rPr>
        <w:t xml:space="preserve"> si porgono distinti saluti.</w:t>
      </w:r>
    </w:p>
    <w:p w14:paraId="491CD1DA" w14:textId="77777777" w:rsidR="00225785" w:rsidRPr="00B82BAA" w:rsidRDefault="00225785" w:rsidP="003F7DDA">
      <w:pPr>
        <w:pStyle w:val="Intestazione"/>
        <w:spacing w:line="288" w:lineRule="auto"/>
        <w:rPr>
          <w:rFonts w:ascii="Century Gothic" w:hAnsi="Century Gothic"/>
          <w:sz w:val="21"/>
        </w:rPr>
      </w:pPr>
    </w:p>
    <w:p w14:paraId="7F976CB4" w14:textId="3A26974B" w:rsidR="00D21F5B" w:rsidRPr="00B82BAA" w:rsidRDefault="00D21F5B" w:rsidP="00D21F5B">
      <w:pPr>
        <w:pStyle w:val="Intestazione"/>
        <w:spacing w:line="288" w:lineRule="auto"/>
        <w:ind w:left="5400"/>
        <w:jc w:val="center"/>
        <w:rPr>
          <w:rFonts w:ascii="Century Gothic" w:hAnsi="Century Gothic"/>
          <w:i/>
          <w:iCs/>
          <w:sz w:val="21"/>
        </w:rPr>
      </w:pPr>
      <w:r w:rsidRPr="00B82BAA">
        <w:rPr>
          <w:rFonts w:ascii="Century Gothic" w:hAnsi="Century Gothic"/>
          <w:i/>
          <w:iCs/>
          <w:sz w:val="21"/>
        </w:rPr>
        <w:t xml:space="preserve">Il Responsabile del </w:t>
      </w:r>
      <w:r w:rsidR="00E74195" w:rsidRPr="00B82BAA">
        <w:rPr>
          <w:rFonts w:ascii="Century Gothic" w:hAnsi="Century Gothic"/>
          <w:i/>
          <w:iCs/>
          <w:sz w:val="21"/>
        </w:rPr>
        <w:t>progetto</w:t>
      </w:r>
      <w:r w:rsidRPr="00B82BAA">
        <w:rPr>
          <w:rFonts w:ascii="Century Gothic" w:hAnsi="Century Gothic"/>
          <w:i/>
          <w:iCs/>
          <w:sz w:val="21"/>
        </w:rPr>
        <w:t xml:space="preserve"> </w:t>
      </w:r>
    </w:p>
    <w:p w14:paraId="6F322F26" w14:textId="2B1E650D" w:rsidR="00D21F5B" w:rsidRPr="00B82BAA" w:rsidRDefault="00D21F5B" w:rsidP="00D21F5B">
      <w:pPr>
        <w:pStyle w:val="Intestazione"/>
        <w:spacing w:line="288" w:lineRule="auto"/>
        <w:ind w:left="5400"/>
        <w:jc w:val="center"/>
        <w:rPr>
          <w:rFonts w:ascii="Century Gothic" w:hAnsi="Century Gothic"/>
          <w:i/>
          <w:iCs/>
          <w:sz w:val="21"/>
        </w:rPr>
      </w:pPr>
      <w:r w:rsidRPr="00B82BAA">
        <w:rPr>
          <w:rFonts w:ascii="Century Gothic" w:hAnsi="Century Gothic"/>
          <w:i/>
          <w:iCs/>
          <w:sz w:val="21"/>
        </w:rPr>
        <w:t xml:space="preserve">Direttore Area </w:t>
      </w:r>
      <w:r w:rsidR="00491988">
        <w:rPr>
          <w:rFonts w:ascii="Century Gothic" w:hAnsi="Century Gothic"/>
          <w:i/>
          <w:iCs/>
          <w:sz w:val="21"/>
        </w:rPr>
        <w:t>Rete</w:t>
      </w:r>
    </w:p>
    <w:p w14:paraId="3F3D5B3C" w14:textId="64912B1F" w:rsidR="00A600B2" w:rsidRPr="00B82BAA" w:rsidRDefault="00D21F5B" w:rsidP="00491E2D">
      <w:pPr>
        <w:pStyle w:val="Intestazione"/>
        <w:spacing w:line="288" w:lineRule="auto"/>
        <w:ind w:left="5400"/>
        <w:jc w:val="center"/>
        <w:rPr>
          <w:rFonts w:ascii="Century Gothic" w:hAnsi="Century Gothic"/>
          <w:sz w:val="21"/>
        </w:rPr>
      </w:pPr>
      <w:r w:rsidRPr="00B82BAA">
        <w:rPr>
          <w:rFonts w:ascii="Century Gothic" w:hAnsi="Century Gothic"/>
          <w:sz w:val="21"/>
        </w:rPr>
        <w:t xml:space="preserve">(ing. </w:t>
      </w:r>
      <w:r w:rsidR="00491988">
        <w:rPr>
          <w:rFonts w:ascii="Century Gothic" w:hAnsi="Century Gothic"/>
          <w:sz w:val="21"/>
        </w:rPr>
        <w:t>Marcello Moretti)</w:t>
      </w:r>
    </w:p>
    <w:p w14:paraId="49E44FD9" w14:textId="77777777" w:rsidR="00E74195" w:rsidRPr="00B82BAA" w:rsidRDefault="00E74195" w:rsidP="00C60DA3">
      <w:pPr>
        <w:pStyle w:val="Intestazione"/>
        <w:spacing w:line="288" w:lineRule="auto"/>
        <w:rPr>
          <w:rFonts w:ascii="Century Gothic" w:hAnsi="Century Gothic"/>
          <w:sz w:val="21"/>
        </w:rPr>
      </w:pPr>
    </w:p>
    <w:p w14:paraId="39FFA719" w14:textId="77777777" w:rsidR="00E74195" w:rsidRPr="00B82BAA" w:rsidRDefault="00E74195" w:rsidP="00491E2D">
      <w:pPr>
        <w:pStyle w:val="Intestazione"/>
        <w:spacing w:line="288" w:lineRule="auto"/>
        <w:ind w:left="5400"/>
        <w:jc w:val="center"/>
        <w:rPr>
          <w:rFonts w:ascii="Century Gothic" w:hAnsi="Century Gothic"/>
          <w:sz w:val="21"/>
        </w:rPr>
      </w:pPr>
    </w:p>
    <w:p w14:paraId="2A569956" w14:textId="6927348E" w:rsidR="0092504C" w:rsidRPr="00C60DA3" w:rsidRDefault="00A600B2" w:rsidP="00C60DA3">
      <w:pPr>
        <w:jc w:val="center"/>
        <w:rPr>
          <w:rFonts w:ascii="Century Gothic" w:hAnsi="Century Gothic"/>
          <w:sz w:val="16"/>
          <w:szCs w:val="16"/>
        </w:rPr>
      </w:pPr>
      <w:r w:rsidRPr="00B82BAA">
        <w:rPr>
          <w:rFonts w:ascii="Century Gothic" w:hAnsi="Century Gothic"/>
          <w:sz w:val="16"/>
          <w:szCs w:val="16"/>
        </w:rPr>
        <w:t>Documento firmato digitalmente ai sensi della normativa vigente</w:t>
      </w:r>
    </w:p>
    <w:sectPr w:rsidR="0092504C" w:rsidRPr="00C60DA3" w:rsidSect="00174BE3">
      <w:footerReference w:type="default" r:id="rId9"/>
      <w:headerReference w:type="first" r:id="rId10"/>
      <w:footerReference w:type="first" r:id="rId11"/>
      <w:pgSz w:w="11906" w:h="16838" w:code="9"/>
      <w:pgMar w:top="1418" w:right="1134" w:bottom="1418" w:left="1134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FA080" w14:textId="77777777" w:rsidR="009B6F17" w:rsidRDefault="009B6F17" w:rsidP="00E06A8C">
      <w:pPr>
        <w:spacing w:after="0" w:line="240" w:lineRule="auto"/>
      </w:pPr>
      <w:r>
        <w:separator/>
      </w:r>
    </w:p>
  </w:endnote>
  <w:endnote w:type="continuationSeparator" w:id="0">
    <w:p w14:paraId="06020505" w14:textId="77777777" w:rsidR="009B6F17" w:rsidRDefault="009B6F17" w:rsidP="00E06A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Gothic-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E5292" w14:textId="77777777" w:rsidR="0092504C" w:rsidRPr="00D21F5B" w:rsidRDefault="0092504C" w:rsidP="0092504C">
    <w:pPr>
      <w:pStyle w:val="Pidipagina"/>
      <w:pBdr>
        <w:top w:val="dotted" w:sz="4" w:space="6" w:color="auto"/>
      </w:pBdr>
      <w:tabs>
        <w:tab w:val="clear" w:pos="4819"/>
        <w:tab w:val="clear" w:pos="9638"/>
      </w:tabs>
      <w:spacing w:line="240" w:lineRule="atLeast"/>
      <w:ind w:left="-1417" w:right="-1417"/>
      <w:jc w:val="center"/>
      <w:rPr>
        <w:rFonts w:ascii="Century Gothic" w:hAnsi="Century Gothic"/>
        <w:spacing w:val="-2"/>
        <w:sz w:val="18"/>
        <w:szCs w:val="18"/>
      </w:rPr>
    </w:pP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Per informazioni: Ufficio </w:t>
    </w:r>
    <w:r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Tecnico</w:t>
    </w: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 ∙ </w:t>
    </w:r>
    <w:r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Marcello Paba </w:t>
    </w: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∙ +39 </w:t>
    </w:r>
    <w:r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0248561324 </w:t>
    </w: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∙ </w:t>
    </w:r>
    <w:r w:rsidRPr="00AA1037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m</w:t>
    </w:r>
    <w:r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arcello.</w:t>
    </w:r>
    <w:r w:rsidRPr="00AA1037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paba@etvilloresi.it</w:t>
    </w:r>
  </w:p>
  <w:p w14:paraId="617235E8" w14:textId="02199EDD" w:rsidR="009D4799" w:rsidRDefault="00F76D86" w:rsidP="00E06A8C">
    <w:pPr>
      <w:spacing w:after="0"/>
      <w:jc w:val="center"/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</w:pPr>
    <w:r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5832656B" wp14:editId="6C302672">
              <wp:simplePos x="0" y="0"/>
              <wp:positionH relativeFrom="column">
                <wp:posOffset>5848350</wp:posOffset>
              </wp:positionH>
              <wp:positionV relativeFrom="paragraph">
                <wp:posOffset>174625</wp:posOffset>
              </wp:positionV>
              <wp:extent cx="488315" cy="237490"/>
              <wp:effectExtent l="0" t="0" r="6985" b="10160"/>
              <wp:wrapNone/>
              <wp:docPr id="3" name="Grup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88315" cy="237490"/>
                        <a:chOff x="0" y="0"/>
                        <a:chExt cx="488315" cy="237490"/>
                      </a:xfrm>
                    </wpg:grpSpPr>
                    <wps:wsp>
                      <wps:cNvPr id="4" name="Text Box 71"/>
                      <wps:cNvSpPr txBox="1">
                        <a:spLocks noChangeArrowheads="1"/>
                      </wps:cNvSpPr>
                      <wps:spPr bwMode="auto">
                        <a:xfrm>
                          <a:off x="0" y="3412"/>
                          <a:ext cx="488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A61781" w14:textId="77777777" w:rsidR="00F76D86" w:rsidRDefault="00F76D86" w:rsidP="00F76D86">
                            <w:pPr>
                              <w:pStyle w:val="Intestazione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5" name="Oval 73"/>
                      <wps:cNvSpPr>
                        <a:spLocks noChangeArrowheads="1"/>
                      </wps:cNvSpPr>
                      <wps:spPr bwMode="auto">
                        <a:xfrm>
                          <a:off x="126242" y="0"/>
                          <a:ext cx="237490" cy="23749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9D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32656B" id="Gruppo 3" o:spid="_x0000_s1026" style="position:absolute;left:0;text-align:left;margin-left:460.5pt;margin-top:13.75pt;width:38.45pt;height:18.7pt;z-index:251675648;mso-width-relative:margin;mso-height-relative:margin" coordsize="488315,237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27" type="#_x0000_t202" style="position:absolute;top:3412;width:488315;height:228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" filled="f" stroked="f">
                <v:textbox inset="0,0,0,0">
                  <w:txbxContent>
                    <w:p w14:paraId="58A61781" w14:textId="77777777" w:rsidR="00F76D86" w:rsidRDefault="00F76D86" w:rsidP="00F76D86">
                      <w:pPr>
                        <w:pStyle w:val="Intestazione"/>
                        <w:jc w:val="center"/>
                      </w:pPr>
                    </w:p>
                  </w:txbxContent>
                </v:textbox>
              </v:shape>
              <v:oval id="Oval 73" o:spid="_x0000_s1028" style="position:absolute;left:126242;width:237490;height:237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" filled="f" strokecolor="#009dde" strokeweight=".5pt"/>
            </v:group>
          </w:pict>
        </mc:Fallback>
      </mc:AlternateContent>
    </w:r>
    <w:r w:rsidR="000421F8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drawing>
        <wp:inline distT="0" distB="0" distL="0" distR="0" wp14:anchorId="18B5758E" wp14:editId="2BA71C2F">
          <wp:extent cx="853442" cy="222504"/>
          <wp:effectExtent l="0" t="0" r="3810" b="0"/>
          <wp:docPr id="22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occiarete mi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3442" cy="2225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58AE962" w14:textId="6D9B83BB" w:rsidR="00E06A8C" w:rsidRPr="00E06A8C" w:rsidRDefault="000950D6" w:rsidP="000950D6">
    <w:pPr>
      <w:tabs>
        <w:tab w:val="center" w:pos="4820"/>
        <w:tab w:val="right" w:pos="9639"/>
      </w:tabs>
      <w:spacing w:after="0"/>
      <w:jc w:val="center"/>
      <w:rPr>
        <w:sz w:val="16"/>
        <w:szCs w:val="16"/>
      </w:rPr>
    </w:pPr>
    <w:r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ab/>
    </w:r>
    <w:r w:rsidRPr="00496E56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 xml:space="preserve">Consorzio di Bonifica </w:t>
    </w:r>
    <w:r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 xml:space="preserve">EST TICINO VILLORESI ∙ </w:t>
    </w:r>
    <w:r w:rsidRPr="00496E56">
      <w:rPr>
        <w:rFonts w:ascii="Century Gothic" w:eastAsia="Calibri" w:hAnsi="Century Gothic" w:cs="Calibri"/>
        <w:iCs/>
        <w:noProof/>
        <w:color w:val="595959" w:themeColor="text1" w:themeTint="A6"/>
        <w:sz w:val="16"/>
        <w:szCs w:val="16"/>
        <w:lang w:eastAsia="it-IT"/>
      </w:rPr>
      <w:t xml:space="preserve">C.F. 97057290153 </w:t>
    </w:r>
    <w:r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 xml:space="preserve">∙ </w:t>
    </w:r>
    <w:r w:rsidRPr="00496E56">
      <w:rPr>
        <w:rFonts w:ascii="Century Gothic" w:eastAsia="Calibri" w:hAnsi="Century Gothic" w:cs="Calibri"/>
        <w:iCs/>
        <w:noProof/>
        <w:color w:val="595959" w:themeColor="text1" w:themeTint="A6"/>
        <w:sz w:val="16"/>
        <w:szCs w:val="16"/>
        <w:lang w:eastAsia="it-IT"/>
      </w:rPr>
      <w:t>P.IVA 05203430961</w:t>
    </w:r>
    <w:r>
      <w:rPr>
        <w:rFonts w:ascii="Century Gothic" w:eastAsia="Calibri" w:hAnsi="Century Gothic" w:cs="Calibri"/>
        <w:iCs/>
        <w:noProof/>
        <w:color w:val="595959" w:themeColor="text1" w:themeTint="A6"/>
        <w:sz w:val="16"/>
        <w:szCs w:val="16"/>
        <w:lang w:eastAsia="it-IT"/>
      </w:rPr>
      <w:tab/>
    </w:r>
    <w:r w:rsidRPr="000950D6">
      <w:fldChar w:fldCharType="begin"/>
    </w:r>
    <w:r w:rsidRPr="000950D6">
      <w:rPr>
        <w:rFonts w:ascii="Century Gothic" w:hAnsi="Century Gothic"/>
        <w:sz w:val="16"/>
        <w:szCs w:val="16"/>
      </w:rPr>
      <w:instrText>PAGE    \* MERGEFORMAT</w:instrText>
    </w:r>
    <w:r w:rsidRPr="000950D6">
      <w:fldChar w:fldCharType="separate"/>
    </w:r>
    <w:r>
      <w:rPr>
        <w:rFonts w:ascii="Century Gothic" w:hAnsi="Century Gothic"/>
        <w:sz w:val="16"/>
        <w:szCs w:val="16"/>
      </w:rPr>
      <w:t>1</w:t>
    </w:r>
    <w:r w:rsidRPr="000950D6">
      <w:rPr>
        <w:rStyle w:val="Numeropagina"/>
        <w:rFonts w:ascii="Century Gothic" w:hAnsi="Century Gothic"/>
        <w:b/>
        <w:bCs/>
        <w:color w:val="7F5F00" w:themeColor="accent4" w:themeShade="7F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FBDA" w14:textId="5A445E99" w:rsidR="00D21F5B" w:rsidRPr="00D21F5B" w:rsidRDefault="00D21F5B" w:rsidP="00D21F5B">
    <w:pPr>
      <w:pStyle w:val="Pidipagina"/>
      <w:pBdr>
        <w:top w:val="dotted" w:sz="4" w:space="6" w:color="auto"/>
      </w:pBdr>
      <w:tabs>
        <w:tab w:val="clear" w:pos="4819"/>
        <w:tab w:val="clear" w:pos="9638"/>
      </w:tabs>
      <w:spacing w:line="240" w:lineRule="atLeast"/>
      <w:ind w:left="-1417" w:right="-1417"/>
      <w:jc w:val="center"/>
      <w:rPr>
        <w:rFonts w:ascii="Century Gothic" w:hAnsi="Century Gothic"/>
        <w:spacing w:val="-2"/>
        <w:sz w:val="18"/>
        <w:szCs w:val="18"/>
      </w:rPr>
    </w:pP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Per informazioni: Ufficio </w:t>
    </w:r>
    <w:r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Tecnico</w:t>
    </w: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 ∙ </w:t>
    </w:r>
    <w:r w:rsidR="00AA1037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Marcello Paba</w:t>
    </w:r>
    <w:r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 </w:t>
    </w: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∙ +39 </w:t>
    </w:r>
    <w:r w:rsidR="00D35798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0248561324</w:t>
    </w:r>
    <w:r w:rsidR="00AA1037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 </w:t>
    </w:r>
    <w:r w:rsidRPr="00D21F5B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 xml:space="preserve">∙ </w:t>
    </w:r>
    <w:r w:rsidR="00AA1037" w:rsidRPr="00AA1037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m</w:t>
    </w:r>
    <w:r w:rsidR="00D35798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arcello.</w:t>
    </w:r>
    <w:r w:rsidR="00AA1037" w:rsidRPr="00AA1037">
      <w:rPr>
        <w:rFonts w:ascii="Century Gothic" w:eastAsia="Calibri" w:hAnsi="Century Gothic"/>
        <w:noProof/>
        <w:color w:val="595959" w:themeColor="text1" w:themeTint="A6"/>
        <w:spacing w:val="-2"/>
        <w:sz w:val="16"/>
        <w:lang w:eastAsia="it-IT"/>
      </w:rPr>
      <w:t>paba@etvilloresi.it</w:t>
    </w:r>
  </w:p>
  <w:p w14:paraId="02CEFF02" w14:textId="77777777" w:rsidR="000421F8" w:rsidRPr="00D21F5B" w:rsidRDefault="00FC1AA5" w:rsidP="000421F8">
    <w:pPr>
      <w:spacing w:after="0"/>
      <w:jc w:val="center"/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</w:pPr>
    <w:r w:rsidRPr="00D21F5B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50A448CC" wp14:editId="3584B7BE">
              <wp:simplePos x="0" y="0"/>
              <wp:positionH relativeFrom="column">
                <wp:posOffset>5842105</wp:posOffset>
              </wp:positionH>
              <wp:positionV relativeFrom="paragraph">
                <wp:posOffset>180660</wp:posOffset>
              </wp:positionV>
              <wp:extent cx="488315" cy="237490"/>
              <wp:effectExtent l="0" t="0" r="6985" b="1016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88315" cy="237490"/>
                        <a:chOff x="0" y="0"/>
                        <a:chExt cx="488315" cy="237490"/>
                      </a:xfrm>
                    </wpg:grpSpPr>
                    <wps:wsp>
                      <wps:cNvPr id="25" name="Text Box 71"/>
                      <wps:cNvSpPr txBox="1">
                        <a:spLocks noChangeArrowheads="1"/>
                      </wps:cNvSpPr>
                      <wps:spPr bwMode="auto">
                        <a:xfrm>
                          <a:off x="0" y="3412"/>
                          <a:ext cx="488315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F3B8A" w14:textId="4C894BBD" w:rsidR="000421F8" w:rsidRDefault="000421F8" w:rsidP="000421F8">
                            <w:pPr>
                              <w:pStyle w:val="Intestazione"/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  <wps:wsp>
                      <wps:cNvPr id="27" name="Oval 73"/>
                      <wps:cNvSpPr>
                        <a:spLocks noChangeArrowheads="1"/>
                      </wps:cNvSpPr>
                      <wps:spPr bwMode="auto">
                        <a:xfrm>
                          <a:off x="126242" y="0"/>
                          <a:ext cx="237490" cy="23749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rgbClr val="009DD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A448CC" id="Gruppo 2" o:spid="_x0000_s1029" style="position:absolute;left:0;text-align:left;margin-left:460pt;margin-top:14.25pt;width:38.45pt;height:18.7pt;z-index:251670528;mso-width-relative:margin;mso-height-relative:margin" coordsize="488315,237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1" o:spid="_x0000_s1030" type="#_x0000_t202" style="position:absolute;top:3412;width:488315;height:2286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" filled="f" stroked="f">
                <v:textbox inset="0,0,0,0">
                  <w:txbxContent>
                    <w:p w14:paraId="344F3B8A" w14:textId="4C894BBD" w:rsidR="000421F8" w:rsidRDefault="000421F8" w:rsidP="000421F8">
                      <w:pPr>
                        <w:pStyle w:val="Intestazione"/>
                        <w:jc w:val="center"/>
                      </w:pPr>
                    </w:p>
                  </w:txbxContent>
                </v:textbox>
              </v:shape>
              <v:oval id="Oval 73" o:spid="_x0000_s1031" style="position:absolute;left:126242;width:237490;height:2374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" filled="f" strokecolor="#009dde" strokeweight=".5pt"/>
            </v:group>
          </w:pict>
        </mc:Fallback>
      </mc:AlternateContent>
    </w:r>
    <w:r w:rsidR="000421F8" w:rsidRPr="00D21F5B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drawing>
        <wp:inline distT="0" distB="0" distL="0" distR="0" wp14:anchorId="3D23383E" wp14:editId="0B317A31">
          <wp:extent cx="853442" cy="222504"/>
          <wp:effectExtent l="0" t="0" r="3810" b="0"/>
          <wp:docPr id="29" name="Immagin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" name="Gocciarete mi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3442" cy="22250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A19B0B0" w14:textId="4D906C2B" w:rsidR="00E06A8C" w:rsidRPr="00B85246" w:rsidRDefault="000950D6" w:rsidP="00B85246">
    <w:pPr>
      <w:pStyle w:val="Intestazione"/>
      <w:jc w:val="center"/>
    </w:pPr>
    <w:r w:rsidRPr="00D21F5B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ab/>
    </w:r>
    <w:r w:rsidR="0061329B" w:rsidRPr="00D21F5B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 xml:space="preserve">Consorzio di Bonifica EST TICINO VILLORESI ∙ </w:t>
    </w:r>
    <w:r w:rsidR="0061329B" w:rsidRPr="00D21F5B">
      <w:rPr>
        <w:rFonts w:ascii="Century Gothic" w:eastAsia="Calibri" w:hAnsi="Century Gothic" w:cs="Calibri"/>
        <w:iCs/>
        <w:noProof/>
        <w:color w:val="595959" w:themeColor="text1" w:themeTint="A6"/>
        <w:sz w:val="16"/>
        <w:szCs w:val="16"/>
        <w:lang w:eastAsia="it-IT"/>
      </w:rPr>
      <w:t xml:space="preserve">C.F. 97057290153 </w:t>
    </w:r>
    <w:r w:rsidR="0061329B" w:rsidRPr="00D21F5B">
      <w:rPr>
        <w:rFonts w:ascii="Century Gothic" w:eastAsia="Calibri" w:hAnsi="Century Gothic" w:cs="Calibri"/>
        <w:iCs/>
        <w:noProof/>
        <w:color w:val="595959"/>
        <w:sz w:val="16"/>
        <w:szCs w:val="16"/>
        <w:lang w:eastAsia="it-IT"/>
      </w:rPr>
      <w:t xml:space="preserve">∙ </w:t>
    </w:r>
    <w:r w:rsidR="0061329B" w:rsidRPr="00D21F5B">
      <w:rPr>
        <w:rFonts w:ascii="Century Gothic" w:eastAsia="Calibri" w:hAnsi="Century Gothic" w:cs="Calibri"/>
        <w:iCs/>
        <w:noProof/>
        <w:color w:val="595959" w:themeColor="text1" w:themeTint="A6"/>
        <w:sz w:val="16"/>
        <w:szCs w:val="16"/>
        <w:lang w:eastAsia="it-IT"/>
      </w:rPr>
      <w:t>P.IVA 05203430961</w:t>
    </w:r>
    <w:r>
      <w:rPr>
        <w:rFonts w:ascii="Century Gothic" w:eastAsia="Calibri" w:hAnsi="Century Gothic" w:cs="Calibri"/>
        <w:iCs/>
        <w:noProof/>
        <w:color w:val="595959" w:themeColor="text1" w:themeTint="A6"/>
        <w:sz w:val="16"/>
        <w:szCs w:val="16"/>
        <w:lang w:eastAsia="it-IT"/>
      </w:rPr>
      <w:tab/>
    </w:r>
    <w:r w:rsidRPr="000950D6">
      <w:fldChar w:fldCharType="begin"/>
    </w:r>
    <w:r w:rsidRPr="000950D6">
      <w:rPr>
        <w:rFonts w:ascii="Century Gothic" w:hAnsi="Century Gothic"/>
        <w:sz w:val="16"/>
        <w:szCs w:val="16"/>
      </w:rPr>
      <w:instrText>PAGE    \* MERGEFORMAT</w:instrText>
    </w:r>
    <w:r w:rsidRPr="000950D6">
      <w:fldChar w:fldCharType="separate"/>
    </w:r>
    <w:r w:rsidRPr="000950D6">
      <w:rPr>
        <w:rFonts w:ascii="Century Gothic" w:hAnsi="Century Gothic"/>
        <w:sz w:val="16"/>
        <w:szCs w:val="16"/>
      </w:rPr>
      <w:t>1</w:t>
    </w:r>
    <w:r w:rsidRPr="000950D6">
      <w:rPr>
        <w:rStyle w:val="Numeropagina"/>
        <w:rFonts w:ascii="Century Gothic" w:hAnsi="Century Gothic"/>
        <w:b/>
        <w:bCs/>
        <w:color w:val="7F5F00" w:themeColor="accent4" w:themeShade="7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07BC2F" w14:textId="77777777" w:rsidR="009B6F17" w:rsidRDefault="009B6F17" w:rsidP="00E06A8C">
      <w:pPr>
        <w:spacing w:after="0" w:line="240" w:lineRule="auto"/>
      </w:pPr>
      <w:r>
        <w:separator/>
      </w:r>
    </w:p>
  </w:footnote>
  <w:footnote w:type="continuationSeparator" w:id="0">
    <w:p w14:paraId="1399BB4A" w14:textId="77777777" w:rsidR="009B6F17" w:rsidRDefault="009B6F17" w:rsidP="00E06A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74A4F" w14:textId="34A76317" w:rsidR="00580E95" w:rsidRDefault="00580E95" w:rsidP="000950D6">
    <w:pPr>
      <w:spacing w:after="60" w:line="240" w:lineRule="auto"/>
      <w:jc w:val="right"/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</w:pPr>
    <w:r w:rsidRPr="005A78BE">
      <w:rPr>
        <w:rFonts w:ascii="Century Gothic" w:eastAsia="Calibri" w:hAnsi="Century Gothic" w:cs="Calibri"/>
        <w:iCs/>
        <w:noProof/>
        <w:color w:val="595959" w:themeColor="text1" w:themeTint="A6"/>
        <w:spacing w:val="20"/>
        <w:sz w:val="18"/>
        <w:szCs w:val="18"/>
        <w:lang w:eastAsia="it-IT"/>
      </w:rPr>
      <w:drawing>
        <wp:anchor distT="0" distB="0" distL="114300" distR="114300" simplePos="0" relativeHeight="251672576" behindDoc="1" locked="0" layoutInCell="1" allowOverlap="1" wp14:anchorId="2F0F6F1C" wp14:editId="7E264B27">
          <wp:simplePos x="0" y="0"/>
          <wp:positionH relativeFrom="margin">
            <wp:align>left</wp:align>
          </wp:positionH>
          <wp:positionV relativeFrom="paragraph">
            <wp:posOffset>3810</wp:posOffset>
          </wp:positionV>
          <wp:extent cx="769538" cy="828000"/>
          <wp:effectExtent l="0" t="0" r="0" b="0"/>
          <wp:wrapNone/>
          <wp:docPr id="11" name="Immagine 11" descr="C:\Users\PGPaganini\Documents\ETV_logo\ETV_logo vert C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PGPaganini\Documents\ETV_logo\ETV_logo vert COLOR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9538" cy="82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rStyle w:val="Collegamentoipertestuale"/>
          <w:rFonts w:ascii="Century Gothic" w:eastAsia="Calibri" w:hAnsi="Century Gothic" w:cs="Calibri"/>
          <w:b/>
          <w:iCs/>
          <w:noProof/>
          <w:color w:val="595959" w:themeColor="text1" w:themeTint="A6"/>
          <w:spacing w:val="20"/>
          <w:sz w:val="18"/>
          <w:szCs w:val="18"/>
          <w:u w:val="none"/>
          <w:lang w:eastAsia="it-IT"/>
        </w:rPr>
        <w:id w:val="-1232614170"/>
        <w:docPartObj>
          <w:docPartGallery w:val="Page Numbers (Margins)"/>
          <w:docPartUnique/>
        </w:docPartObj>
      </w:sdtPr>
      <w:sdtEndPr>
        <w:rPr>
          <w:rStyle w:val="Collegamentoipertestuale"/>
        </w:rPr>
      </w:sdtEndPr>
      <w:sdtContent/>
    </w:sdt>
    <w:r w:rsidRPr="005A78BE">
      <w:rPr>
        <w:rFonts w:ascii="Century Gothic" w:eastAsia="Calibri" w:hAnsi="Century Gothic" w:cs="Calibri"/>
        <w:iCs/>
        <w:noProof/>
        <w:color w:val="595959" w:themeColor="text1" w:themeTint="A6"/>
        <w:spacing w:val="20"/>
        <w:sz w:val="16"/>
        <w:szCs w:val="16"/>
        <w:lang w:eastAsia="it-IT"/>
      </w:rPr>
      <w:t xml:space="preserve"> </w:t>
    </w:r>
    <w:r w:rsidRPr="00067857">
      <w:rPr>
        <w:rFonts w:ascii="Century Gothic" w:eastAsia="Calibri" w:hAnsi="Century Gothic" w:cs="Calibri"/>
        <w:b/>
        <w:iCs/>
        <w:noProof/>
        <w:color w:val="595959" w:themeColor="text1" w:themeTint="A6"/>
        <w:spacing w:val="10"/>
        <w:sz w:val="16"/>
        <w:szCs w:val="16"/>
        <w:lang w:eastAsia="it-IT"/>
      </w:rPr>
      <w:t>www.etvilloresi.it</w:t>
    </w:r>
    <w:r w:rsidRPr="00067857">
      <w:rPr>
        <w:rStyle w:val="Collegamentoipertestuale"/>
        <w:rFonts w:ascii="Century Gothic" w:eastAsia="Calibri" w:hAnsi="Century Gothic" w:cs="Calibri"/>
        <w:b/>
        <w:iCs/>
        <w:noProof/>
        <w:color w:val="595959" w:themeColor="text1" w:themeTint="A6"/>
        <w:spacing w:val="10"/>
        <w:sz w:val="18"/>
        <w:szCs w:val="18"/>
        <w:u w:val="none"/>
        <w:lang w:eastAsia="it-IT"/>
      </w:rPr>
      <w:t xml:space="preserve"> </w:t>
    </w:r>
    <w:r w:rsidRPr="00067857">
      <w:rPr>
        <w:rStyle w:val="Collegamentoipertestuale"/>
        <w:rFonts w:ascii="Century Gothic" w:eastAsia="Calibri" w:hAnsi="Century Gothic" w:cs="Calibri"/>
        <w:b/>
        <w:iCs/>
        <w:noProof/>
        <w:color w:val="595959" w:themeColor="text1" w:themeTint="A6"/>
        <w:spacing w:val="10"/>
        <w:sz w:val="18"/>
        <w:szCs w:val="18"/>
        <w:u w:val="none"/>
        <w:lang w:eastAsia="it-IT"/>
      </w:rPr>
      <w:br/>
    </w:r>
    <w:hyperlink r:id="rId2" w:history="1"/>
    <w:r w:rsidRPr="00067857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t>Via Ariosto, 30</w:t>
    </w:r>
    <w:r w:rsidRPr="00067857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br/>
      <w:t>20145 Milano</w:t>
    </w:r>
  </w:p>
  <w:p w14:paraId="3E9A9AEE" w14:textId="4D752541" w:rsidR="00580E95" w:rsidRPr="00067857" w:rsidRDefault="00580E95" w:rsidP="00580E95">
    <w:pPr>
      <w:spacing w:after="120" w:line="240" w:lineRule="auto"/>
      <w:jc w:val="right"/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</w:pPr>
    <w:r w:rsidRPr="00067857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t>02</w:t>
    </w:r>
    <w:r w:rsidR="005B1F01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t xml:space="preserve"> </w:t>
    </w:r>
    <w:r w:rsidRPr="00067857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t>48561301</w:t>
    </w:r>
    <w:r w:rsidRPr="00067857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br/>
    </w:r>
    <w:hyperlink r:id="rId3" w:history="1">
      <w:r w:rsidRPr="00067857">
        <w:rPr>
          <w:rFonts w:ascii="Century Gothic" w:eastAsia="Calibri" w:hAnsi="Century Gothic" w:cs="Calibri"/>
          <w:iCs/>
          <w:noProof/>
          <w:color w:val="595959" w:themeColor="text1" w:themeTint="A6"/>
          <w:spacing w:val="6"/>
          <w:sz w:val="16"/>
          <w:szCs w:val="16"/>
          <w:lang w:eastAsia="it-IT"/>
        </w:rPr>
        <w:t>info@etvilloresi.it</w:t>
      </w:r>
    </w:hyperlink>
    <w:r w:rsidRPr="00067857">
      <w:rPr>
        <w:rFonts w:ascii="Century Gothic" w:eastAsia="Calibri" w:hAnsi="Century Gothic" w:cs="Calibri"/>
        <w:iCs/>
        <w:noProof/>
        <w:color w:val="595959" w:themeColor="text1" w:themeTint="A6"/>
        <w:spacing w:val="6"/>
        <w:sz w:val="16"/>
        <w:szCs w:val="16"/>
        <w:lang w:eastAsia="it-IT"/>
      </w:rPr>
      <w:br/>
      <w:t>etvilloresi@pec.it</w:t>
    </w:r>
  </w:p>
  <w:p w14:paraId="4C367B52" w14:textId="77777777" w:rsidR="00A232F9" w:rsidRPr="00580E95" w:rsidRDefault="00580E95" w:rsidP="00580E95">
    <w:pPr>
      <w:spacing w:after="0"/>
      <w:jc w:val="right"/>
      <w:rPr>
        <w:rFonts w:ascii="Century Gothic" w:eastAsia="Calibri" w:hAnsi="Century Gothic" w:cs="Calibri"/>
        <w:iCs/>
        <w:noProof/>
        <w:color w:val="595959" w:themeColor="text1" w:themeTint="A6"/>
        <w:spacing w:val="20"/>
        <w:sz w:val="16"/>
        <w:szCs w:val="16"/>
        <w:u w:val="single"/>
        <w:lang w:eastAsia="it-IT"/>
      </w:rPr>
    </w:pPr>
    <w:r w:rsidRPr="005A78BE">
      <w:rPr>
        <w:noProof/>
        <w:spacing w:val="20"/>
        <w:lang w:eastAsia="it-IT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1E1E0A09" wp14:editId="0173C048">
              <wp:simplePos x="0" y="0"/>
              <wp:positionH relativeFrom="column">
                <wp:posOffset>1905</wp:posOffset>
              </wp:positionH>
              <wp:positionV relativeFrom="paragraph">
                <wp:posOffset>6061</wp:posOffset>
              </wp:positionV>
              <wp:extent cx="6119495" cy="0"/>
              <wp:effectExtent l="0" t="0" r="33655" b="19050"/>
              <wp:wrapNone/>
              <wp:docPr id="1" name="Connettore 1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495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9DDE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160E960" id="Connettore 1 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15pt,.5pt" to="482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" strokecolor="#009dde" strokeweight="1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6C233E"/>
    <w:multiLevelType w:val="multilevel"/>
    <w:tmpl w:val="7EC02B64"/>
    <w:lvl w:ilvl="0">
      <w:start w:val="1"/>
      <w:numFmt w:val="decimal"/>
      <w:pStyle w:val="Stile1"/>
      <w:lvlText w:val="%1."/>
      <w:lvlJc w:val="left"/>
      <w:pPr>
        <w:ind w:left="648" w:hanging="360"/>
      </w:pPr>
    </w:lvl>
    <w:lvl w:ilvl="1">
      <w:start w:val="1"/>
      <w:numFmt w:val="decimal"/>
      <w:isLgl/>
      <w:lvlText w:val="%1.%2"/>
      <w:lvlJc w:val="left"/>
      <w:pPr>
        <w:ind w:left="85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6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8" w:hanging="2160"/>
      </w:pPr>
      <w:rPr>
        <w:rFonts w:hint="default"/>
      </w:rPr>
    </w:lvl>
  </w:abstractNum>
  <w:abstractNum w:abstractNumId="1" w15:restartNumberingAfterBreak="0">
    <w:nsid w:val="63A46798"/>
    <w:multiLevelType w:val="hybridMultilevel"/>
    <w:tmpl w:val="F5C2A48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1C7663"/>
    <w:multiLevelType w:val="hybridMultilevel"/>
    <w:tmpl w:val="0E46D2EC"/>
    <w:lvl w:ilvl="0" w:tplc="5796897E">
      <w:start w:val="1"/>
      <w:numFmt w:val="decimal"/>
      <w:pStyle w:val="Stile10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8277545">
    <w:abstractNumId w:val="0"/>
  </w:num>
  <w:num w:numId="2" w16cid:durableId="506796520">
    <w:abstractNumId w:val="2"/>
  </w:num>
  <w:num w:numId="3" w16cid:durableId="16745025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proofState w:spelling="clean" w:grammar="clean"/>
  <w:attachedTemplate r:id="rId1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4A24"/>
    <w:rsid w:val="000050E9"/>
    <w:rsid w:val="000334AB"/>
    <w:rsid w:val="00033E6E"/>
    <w:rsid w:val="000421F8"/>
    <w:rsid w:val="000463D3"/>
    <w:rsid w:val="00051867"/>
    <w:rsid w:val="00061B02"/>
    <w:rsid w:val="000660B3"/>
    <w:rsid w:val="000660BE"/>
    <w:rsid w:val="00067857"/>
    <w:rsid w:val="0007013C"/>
    <w:rsid w:val="0007627F"/>
    <w:rsid w:val="000943F0"/>
    <w:rsid w:val="000950D6"/>
    <w:rsid w:val="000A3006"/>
    <w:rsid w:val="000A74DE"/>
    <w:rsid w:val="000B022E"/>
    <w:rsid w:val="000B286B"/>
    <w:rsid w:val="00104495"/>
    <w:rsid w:val="00104A24"/>
    <w:rsid w:val="0013523D"/>
    <w:rsid w:val="001553F2"/>
    <w:rsid w:val="00162D4F"/>
    <w:rsid w:val="001654E3"/>
    <w:rsid w:val="0016756E"/>
    <w:rsid w:val="00174BE3"/>
    <w:rsid w:val="001B7DDB"/>
    <w:rsid w:val="001C5006"/>
    <w:rsid w:val="001C648D"/>
    <w:rsid w:val="001D62B3"/>
    <w:rsid w:val="002244E2"/>
    <w:rsid w:val="00225785"/>
    <w:rsid w:val="00264E3E"/>
    <w:rsid w:val="0028744F"/>
    <w:rsid w:val="002B6773"/>
    <w:rsid w:val="002B7C64"/>
    <w:rsid w:val="002E6F2C"/>
    <w:rsid w:val="00302F69"/>
    <w:rsid w:val="00316A2C"/>
    <w:rsid w:val="00317407"/>
    <w:rsid w:val="00326963"/>
    <w:rsid w:val="00333FAD"/>
    <w:rsid w:val="003367B9"/>
    <w:rsid w:val="003509E0"/>
    <w:rsid w:val="003517D6"/>
    <w:rsid w:val="00362C91"/>
    <w:rsid w:val="00376918"/>
    <w:rsid w:val="00377851"/>
    <w:rsid w:val="00396629"/>
    <w:rsid w:val="003A11B7"/>
    <w:rsid w:val="003A1EC6"/>
    <w:rsid w:val="003B3B49"/>
    <w:rsid w:val="003C39A8"/>
    <w:rsid w:val="003E477E"/>
    <w:rsid w:val="003F0DE3"/>
    <w:rsid w:val="003F77AB"/>
    <w:rsid w:val="003F7DDA"/>
    <w:rsid w:val="00406620"/>
    <w:rsid w:val="00413CE4"/>
    <w:rsid w:val="004323CF"/>
    <w:rsid w:val="00442F00"/>
    <w:rsid w:val="00452513"/>
    <w:rsid w:val="00462DB7"/>
    <w:rsid w:val="00470D3F"/>
    <w:rsid w:val="00477237"/>
    <w:rsid w:val="00491988"/>
    <w:rsid w:val="00491E2D"/>
    <w:rsid w:val="004926EF"/>
    <w:rsid w:val="004B59A7"/>
    <w:rsid w:val="004C14B3"/>
    <w:rsid w:val="004C341D"/>
    <w:rsid w:val="004C603D"/>
    <w:rsid w:val="004D65B4"/>
    <w:rsid w:val="004E5BAA"/>
    <w:rsid w:val="004F4803"/>
    <w:rsid w:val="004F5391"/>
    <w:rsid w:val="0051022A"/>
    <w:rsid w:val="005116E7"/>
    <w:rsid w:val="0051386E"/>
    <w:rsid w:val="005147B1"/>
    <w:rsid w:val="00562BB9"/>
    <w:rsid w:val="0057015A"/>
    <w:rsid w:val="00571D8E"/>
    <w:rsid w:val="00575924"/>
    <w:rsid w:val="00580E95"/>
    <w:rsid w:val="00584C79"/>
    <w:rsid w:val="005905C1"/>
    <w:rsid w:val="00590D80"/>
    <w:rsid w:val="00593CB8"/>
    <w:rsid w:val="00597C97"/>
    <w:rsid w:val="005A78BE"/>
    <w:rsid w:val="005B1F01"/>
    <w:rsid w:val="005C0150"/>
    <w:rsid w:val="005C07F3"/>
    <w:rsid w:val="005D6266"/>
    <w:rsid w:val="005E06B3"/>
    <w:rsid w:val="005F7EE5"/>
    <w:rsid w:val="0061329B"/>
    <w:rsid w:val="00614EEF"/>
    <w:rsid w:val="0063225D"/>
    <w:rsid w:val="00636FD3"/>
    <w:rsid w:val="00645963"/>
    <w:rsid w:val="006A1D59"/>
    <w:rsid w:val="006A4447"/>
    <w:rsid w:val="006E1212"/>
    <w:rsid w:val="007439C5"/>
    <w:rsid w:val="00762D80"/>
    <w:rsid w:val="00792A17"/>
    <w:rsid w:val="00794547"/>
    <w:rsid w:val="007D2D37"/>
    <w:rsid w:val="007E6F1D"/>
    <w:rsid w:val="008246E3"/>
    <w:rsid w:val="00845088"/>
    <w:rsid w:val="008503FA"/>
    <w:rsid w:val="00854D38"/>
    <w:rsid w:val="00855C9F"/>
    <w:rsid w:val="00892EBD"/>
    <w:rsid w:val="00896506"/>
    <w:rsid w:val="008C1D6E"/>
    <w:rsid w:val="008D20EB"/>
    <w:rsid w:val="008D4712"/>
    <w:rsid w:val="008E3437"/>
    <w:rsid w:val="008E3F7A"/>
    <w:rsid w:val="008F09EE"/>
    <w:rsid w:val="00911075"/>
    <w:rsid w:val="0092504C"/>
    <w:rsid w:val="0093211A"/>
    <w:rsid w:val="00936AE0"/>
    <w:rsid w:val="00940597"/>
    <w:rsid w:val="00957A0D"/>
    <w:rsid w:val="00970B84"/>
    <w:rsid w:val="0097527C"/>
    <w:rsid w:val="00976A5B"/>
    <w:rsid w:val="00995B29"/>
    <w:rsid w:val="009A1952"/>
    <w:rsid w:val="009A3DF9"/>
    <w:rsid w:val="009A48C1"/>
    <w:rsid w:val="009B6F17"/>
    <w:rsid w:val="009C1E27"/>
    <w:rsid w:val="009D07FD"/>
    <w:rsid w:val="009D4799"/>
    <w:rsid w:val="009D7793"/>
    <w:rsid w:val="00A011DD"/>
    <w:rsid w:val="00A059F9"/>
    <w:rsid w:val="00A232F9"/>
    <w:rsid w:val="00A2695D"/>
    <w:rsid w:val="00A33045"/>
    <w:rsid w:val="00A40D22"/>
    <w:rsid w:val="00A50565"/>
    <w:rsid w:val="00A5372D"/>
    <w:rsid w:val="00A600B2"/>
    <w:rsid w:val="00AA1037"/>
    <w:rsid w:val="00AD75B2"/>
    <w:rsid w:val="00AE1B9D"/>
    <w:rsid w:val="00AF1E98"/>
    <w:rsid w:val="00AF63A8"/>
    <w:rsid w:val="00B000C6"/>
    <w:rsid w:val="00B20FF2"/>
    <w:rsid w:val="00B2691F"/>
    <w:rsid w:val="00B42E47"/>
    <w:rsid w:val="00B7420B"/>
    <w:rsid w:val="00B76DFF"/>
    <w:rsid w:val="00B82BAA"/>
    <w:rsid w:val="00B85246"/>
    <w:rsid w:val="00B86A64"/>
    <w:rsid w:val="00B901D3"/>
    <w:rsid w:val="00BA44C1"/>
    <w:rsid w:val="00BD47AD"/>
    <w:rsid w:val="00BE0074"/>
    <w:rsid w:val="00BE4FB9"/>
    <w:rsid w:val="00BE728E"/>
    <w:rsid w:val="00C1658D"/>
    <w:rsid w:val="00C318BC"/>
    <w:rsid w:val="00C37F60"/>
    <w:rsid w:val="00C60DA3"/>
    <w:rsid w:val="00C745C0"/>
    <w:rsid w:val="00C93D46"/>
    <w:rsid w:val="00CA245E"/>
    <w:rsid w:val="00CB45BF"/>
    <w:rsid w:val="00CD02BE"/>
    <w:rsid w:val="00CE6BF6"/>
    <w:rsid w:val="00CF1D47"/>
    <w:rsid w:val="00CF4A3A"/>
    <w:rsid w:val="00CF4C8A"/>
    <w:rsid w:val="00D1249C"/>
    <w:rsid w:val="00D21F5B"/>
    <w:rsid w:val="00D35798"/>
    <w:rsid w:val="00D376CD"/>
    <w:rsid w:val="00D457F6"/>
    <w:rsid w:val="00D461B5"/>
    <w:rsid w:val="00D802E7"/>
    <w:rsid w:val="00D915B2"/>
    <w:rsid w:val="00DA10DC"/>
    <w:rsid w:val="00DB04AE"/>
    <w:rsid w:val="00DE5188"/>
    <w:rsid w:val="00DF4F3C"/>
    <w:rsid w:val="00E06A8C"/>
    <w:rsid w:val="00E11402"/>
    <w:rsid w:val="00E227A6"/>
    <w:rsid w:val="00E445E0"/>
    <w:rsid w:val="00E44B74"/>
    <w:rsid w:val="00E74195"/>
    <w:rsid w:val="00E771AD"/>
    <w:rsid w:val="00E800D0"/>
    <w:rsid w:val="00E8135B"/>
    <w:rsid w:val="00E941C6"/>
    <w:rsid w:val="00EA21A2"/>
    <w:rsid w:val="00EA6064"/>
    <w:rsid w:val="00EB06CC"/>
    <w:rsid w:val="00EB41C7"/>
    <w:rsid w:val="00EC1397"/>
    <w:rsid w:val="00ED6C7D"/>
    <w:rsid w:val="00ED7EF6"/>
    <w:rsid w:val="00EE49F8"/>
    <w:rsid w:val="00F10C94"/>
    <w:rsid w:val="00F15308"/>
    <w:rsid w:val="00F20457"/>
    <w:rsid w:val="00F64972"/>
    <w:rsid w:val="00F67E74"/>
    <w:rsid w:val="00F76D86"/>
    <w:rsid w:val="00F80E4D"/>
    <w:rsid w:val="00FC1AA5"/>
    <w:rsid w:val="00FD2A18"/>
    <w:rsid w:val="00FE2823"/>
    <w:rsid w:val="00FE6035"/>
    <w:rsid w:val="00FE7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197D45"/>
  <w15:chartTrackingRefBased/>
  <w15:docId w15:val="{9D9D2043-2A7A-4596-B030-C1F2995AC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21F8"/>
  </w:style>
  <w:style w:type="paragraph" w:styleId="Titolo1">
    <w:name w:val="heading 1"/>
    <w:basedOn w:val="Normale"/>
    <w:next w:val="Normale"/>
    <w:link w:val="Titolo1Carattere"/>
    <w:qFormat/>
    <w:rsid w:val="00575924"/>
    <w:pPr>
      <w:keepNext/>
      <w:suppressAutoHyphens/>
      <w:autoSpaceDE w:val="0"/>
      <w:autoSpaceDN w:val="0"/>
      <w:adjustRightInd w:val="0"/>
      <w:spacing w:before="120" w:after="120" w:line="240" w:lineRule="auto"/>
      <w:outlineLvl w:val="0"/>
    </w:pPr>
    <w:rPr>
      <w:rFonts w:ascii="Century Gothic" w:eastAsia="Times New Roman" w:hAnsi="Century Gothic" w:cs="Times New Roman"/>
      <w:b/>
      <w:bCs/>
      <w:kern w:val="32"/>
      <w:sz w:val="26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759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759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759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7592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06A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06A8C"/>
  </w:style>
  <w:style w:type="paragraph" w:styleId="Pidipagina">
    <w:name w:val="footer"/>
    <w:basedOn w:val="Normale"/>
    <w:link w:val="PidipaginaCarattere"/>
    <w:unhideWhenUsed/>
    <w:rsid w:val="00E06A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E06A8C"/>
  </w:style>
  <w:style w:type="character" w:styleId="Collegamentoipertestuale">
    <w:name w:val="Hyperlink"/>
    <w:basedOn w:val="Carpredefinitoparagrafo"/>
    <w:unhideWhenUsed/>
    <w:rsid w:val="00E06A8C"/>
    <w:rPr>
      <w:color w:val="0000FF"/>
      <w:u w:val="single"/>
    </w:rPr>
  </w:style>
  <w:style w:type="character" w:styleId="Numeropagina">
    <w:name w:val="page number"/>
    <w:basedOn w:val="Carpredefinitoparagrafo"/>
    <w:uiPriority w:val="99"/>
    <w:unhideWhenUsed/>
    <w:rsid w:val="00E06A8C"/>
  </w:style>
  <w:style w:type="character" w:customStyle="1" w:styleId="Titolo1Carattere">
    <w:name w:val="Titolo 1 Carattere"/>
    <w:basedOn w:val="Carpredefinitoparagrafo"/>
    <w:link w:val="Titolo1"/>
    <w:rsid w:val="00575924"/>
    <w:rPr>
      <w:rFonts w:ascii="Century Gothic" w:eastAsia="Times New Roman" w:hAnsi="Century Gothic" w:cs="Times New Roman"/>
      <w:b/>
      <w:bCs/>
      <w:kern w:val="32"/>
      <w:sz w:val="26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7592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7592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75924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75924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759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75924"/>
    <w:rPr>
      <w:rFonts w:ascii="Segoe UI" w:hAnsi="Segoe UI" w:cs="Segoe UI"/>
      <w:sz w:val="18"/>
      <w:szCs w:val="18"/>
    </w:rPr>
  </w:style>
  <w:style w:type="paragraph" w:styleId="Corpotesto">
    <w:name w:val="Body Text"/>
    <w:aliases w:val="Corpo del testo"/>
    <w:basedOn w:val="Normale"/>
    <w:link w:val="CorpotestoCarattere1"/>
    <w:uiPriority w:val="99"/>
    <w:qFormat/>
    <w:rsid w:val="00575924"/>
    <w:pPr>
      <w:keepNext/>
      <w:suppressAutoHyphens/>
      <w:autoSpaceDE w:val="0"/>
      <w:autoSpaceDN w:val="0"/>
      <w:adjustRightInd w:val="0"/>
      <w:spacing w:before="121" w:after="0" w:line="240" w:lineRule="auto"/>
      <w:ind w:left="240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uiPriority w:val="99"/>
    <w:semiHidden/>
    <w:rsid w:val="00575924"/>
  </w:style>
  <w:style w:type="character" w:customStyle="1" w:styleId="CorpotestoCarattere1">
    <w:name w:val="Corpo testo Carattere1"/>
    <w:aliases w:val="Corpo del testo Carattere"/>
    <w:link w:val="Corpotesto"/>
    <w:uiPriority w:val="99"/>
    <w:locked/>
    <w:rsid w:val="0057592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Stile10">
    <w:name w:val="Stile1"/>
    <w:basedOn w:val="Titolo1"/>
    <w:next w:val="Normale"/>
    <w:link w:val="Stile1Carattere"/>
    <w:uiPriority w:val="99"/>
    <w:qFormat/>
    <w:rsid w:val="00575924"/>
    <w:pPr>
      <w:numPr>
        <w:numId w:val="2"/>
      </w:numPr>
      <w:pBdr>
        <w:top w:val="single" w:sz="24" w:space="1" w:color="5B9BD5" w:themeColor="accent1"/>
        <w:left w:val="single" w:sz="24" w:space="4" w:color="5B9BD5" w:themeColor="accent1"/>
        <w:bottom w:val="single" w:sz="24" w:space="1" w:color="5B9BD5" w:themeColor="accent1"/>
        <w:right w:val="single" w:sz="24" w:space="4" w:color="5B9BD5" w:themeColor="accent1"/>
      </w:pBdr>
      <w:spacing w:before="0" w:after="0"/>
    </w:pPr>
    <w:rPr>
      <w:b w:val="0"/>
      <w:color w:val="5B9BD5" w:themeColor="accent1"/>
      <w:sz w:val="24"/>
    </w:rPr>
  </w:style>
  <w:style w:type="paragraph" w:customStyle="1" w:styleId="TableParagraph">
    <w:name w:val="Table Paragraph"/>
    <w:basedOn w:val="Normale"/>
    <w:uiPriority w:val="1"/>
    <w:qFormat/>
    <w:rsid w:val="00575924"/>
    <w:pPr>
      <w:keepNext/>
      <w:suppressAutoHyphens/>
      <w:autoSpaceDE w:val="0"/>
      <w:autoSpaceDN w:val="0"/>
      <w:adjustRightInd w:val="0"/>
      <w:spacing w:after="0" w:line="240" w:lineRule="auto"/>
      <w:jc w:val="both"/>
    </w:pPr>
    <w:rPr>
      <w:rFonts w:ascii="Century Gothic" w:eastAsia="Times New Roman" w:hAnsi="Century Gothic" w:cs="Times New Roman"/>
      <w:sz w:val="24"/>
      <w:szCs w:val="24"/>
      <w:lang w:eastAsia="it-IT"/>
    </w:rPr>
  </w:style>
  <w:style w:type="character" w:customStyle="1" w:styleId="Stile1Carattere">
    <w:name w:val="Stile1 Carattere"/>
    <w:basedOn w:val="Carpredefinitoparagrafo"/>
    <w:link w:val="Stile10"/>
    <w:uiPriority w:val="99"/>
    <w:rsid w:val="00575924"/>
    <w:rPr>
      <w:rFonts w:ascii="Century Gothic" w:eastAsia="Times New Roman" w:hAnsi="Century Gothic" w:cs="Times New Roman"/>
      <w:bCs/>
      <w:color w:val="5B9BD5" w:themeColor="accent1"/>
      <w:kern w:val="32"/>
      <w:sz w:val="24"/>
      <w:szCs w:val="32"/>
      <w:lang w:val="x-none" w:eastAsia="x-none"/>
    </w:rPr>
  </w:style>
  <w:style w:type="paragraph" w:customStyle="1" w:styleId="Stile1">
    <w:name w:val="Stile 1"/>
    <w:uiPriority w:val="1"/>
    <w:qFormat/>
    <w:rsid w:val="00575924"/>
    <w:pPr>
      <w:numPr>
        <w:numId w:val="1"/>
      </w:numPr>
      <w:pBdr>
        <w:bottom w:val="single" w:sz="24" w:space="1" w:color="5B9BD5" w:themeColor="accent1"/>
      </w:pBdr>
      <w:spacing w:after="0" w:line="240" w:lineRule="auto"/>
      <w:ind w:left="646" w:hanging="357"/>
      <w:jc w:val="center"/>
    </w:pPr>
    <w:rPr>
      <w:rFonts w:ascii="Century Gothic" w:eastAsia="Times New Roman" w:hAnsi="Century Gothic" w:cs="Times New Roman"/>
      <w:b/>
      <w:bCs/>
      <w:color w:val="5B9BD5" w:themeColor="accent1"/>
      <w:kern w:val="32"/>
      <w:sz w:val="24"/>
      <w:szCs w:val="21"/>
      <w:lang w:val="x-none" w:eastAsia="x-none"/>
    </w:rPr>
  </w:style>
  <w:style w:type="paragraph" w:styleId="Paragrafoelenco">
    <w:name w:val="List Paragraph"/>
    <w:basedOn w:val="Normale"/>
    <w:qFormat/>
    <w:rsid w:val="00575924"/>
    <w:pPr>
      <w:ind w:left="720"/>
      <w:contextualSpacing/>
    </w:pPr>
  </w:style>
  <w:style w:type="paragraph" w:styleId="Nessunaspaziatura">
    <w:name w:val="No Spacing"/>
    <w:uiPriority w:val="1"/>
    <w:qFormat/>
    <w:rsid w:val="00575924"/>
    <w:pPr>
      <w:spacing w:after="0" w:line="240" w:lineRule="auto"/>
    </w:pPr>
  </w:style>
  <w:style w:type="table" w:styleId="Grigliatabella">
    <w:name w:val="Table Grid"/>
    <w:basedOn w:val="Tabellanormale"/>
    <w:uiPriority w:val="59"/>
    <w:rsid w:val="0057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che3">
    <w:name w:val="sche_3"/>
    <w:rsid w:val="00575924"/>
    <w:pPr>
      <w:widowControl w:val="0"/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paragraph" w:styleId="Titolosommario">
    <w:name w:val="TOC Heading"/>
    <w:basedOn w:val="Titolo1"/>
    <w:next w:val="Normale"/>
    <w:uiPriority w:val="39"/>
    <w:unhideWhenUsed/>
    <w:qFormat/>
    <w:rsid w:val="00575924"/>
    <w:pPr>
      <w:keepLines/>
      <w:suppressAutoHyphens w:val="0"/>
      <w:autoSpaceDE/>
      <w:autoSpaceDN/>
      <w:adjustRightIn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lang w:val="it-IT"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575924"/>
    <w:pPr>
      <w:spacing w:after="100"/>
    </w:pPr>
  </w:style>
  <w:style w:type="paragraph" w:styleId="Sommario2">
    <w:name w:val="toc 2"/>
    <w:basedOn w:val="Normale"/>
    <w:next w:val="Normale"/>
    <w:autoRedefine/>
    <w:uiPriority w:val="39"/>
    <w:unhideWhenUsed/>
    <w:rsid w:val="00575924"/>
    <w:pPr>
      <w:spacing w:after="100"/>
      <w:ind w:left="220"/>
    </w:pPr>
  </w:style>
  <w:style w:type="character" w:styleId="Rimandocommento">
    <w:name w:val="annotation reference"/>
    <w:basedOn w:val="Carpredefinitoparagrafo"/>
    <w:uiPriority w:val="99"/>
    <w:semiHidden/>
    <w:unhideWhenUsed/>
    <w:rsid w:val="0057592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7592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7592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7592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575924"/>
    <w:rPr>
      <w:b/>
      <w:bCs/>
      <w:sz w:val="20"/>
      <w:szCs w:val="20"/>
    </w:rPr>
  </w:style>
  <w:style w:type="paragraph" w:customStyle="1" w:styleId="Default">
    <w:name w:val="Default"/>
    <w:qFormat/>
    <w:rsid w:val="0057592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Paok">
    <w:name w:val="Paok"/>
    <w:basedOn w:val="Normale"/>
    <w:link w:val="PaokCarattere"/>
    <w:uiPriority w:val="99"/>
    <w:qFormat/>
    <w:rsid w:val="00575924"/>
    <w:pPr>
      <w:keepNext/>
      <w:pBdr>
        <w:top w:val="thinThickSmallGap" w:sz="18" w:space="1" w:color="5B9BD5" w:themeColor="accent1"/>
        <w:left w:val="thinThickSmallGap" w:sz="18" w:space="4" w:color="5B9BD5" w:themeColor="accent1"/>
        <w:bottom w:val="thickThinSmallGap" w:sz="18" w:space="1" w:color="5B9BD5" w:themeColor="accent1"/>
        <w:right w:val="thickThinSmallGap" w:sz="18" w:space="4" w:color="5B9BD5" w:themeColor="accent1"/>
      </w:pBdr>
      <w:suppressAutoHyphens/>
      <w:autoSpaceDE w:val="0"/>
      <w:autoSpaceDN w:val="0"/>
      <w:adjustRightInd w:val="0"/>
      <w:spacing w:after="0" w:line="360" w:lineRule="auto"/>
      <w:jc w:val="both"/>
    </w:pPr>
    <w:rPr>
      <w:rFonts w:ascii="Century Gothic" w:hAnsi="Century Gothic" w:cs="Century Gothic"/>
      <w:b/>
      <w:sz w:val="21"/>
      <w:szCs w:val="21"/>
    </w:rPr>
  </w:style>
  <w:style w:type="character" w:customStyle="1" w:styleId="PaokCarattere">
    <w:name w:val="Paok Carattere"/>
    <w:basedOn w:val="Carpredefinitoparagrafo"/>
    <w:link w:val="Paok"/>
    <w:uiPriority w:val="99"/>
    <w:rsid w:val="00575924"/>
    <w:rPr>
      <w:rFonts w:ascii="Century Gothic" w:hAnsi="Century Gothic" w:cs="Century Gothic"/>
      <w:b/>
      <w:sz w:val="21"/>
      <w:szCs w:val="21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575924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575924"/>
    <w:pPr>
      <w:spacing w:after="0" w:line="240" w:lineRule="auto"/>
    </w:pPr>
  </w:style>
  <w:style w:type="paragraph" w:styleId="Titolo">
    <w:name w:val="Title"/>
    <w:basedOn w:val="Normale"/>
    <w:link w:val="TitoloCarattere"/>
    <w:qFormat/>
    <w:rsid w:val="00575924"/>
    <w:pPr>
      <w:tabs>
        <w:tab w:val="left" w:pos="3119"/>
      </w:tabs>
      <w:spacing w:after="0" w:line="360" w:lineRule="atLeast"/>
      <w:jc w:val="center"/>
    </w:pPr>
    <w:rPr>
      <w:rFonts w:ascii="Times New Roman" w:eastAsia="Times New Roman" w:hAnsi="Times New Roman" w:cs="Times New Roman"/>
      <w:b/>
      <w:sz w:val="44"/>
      <w:szCs w:val="20"/>
      <w:lang w:eastAsia="it-IT"/>
    </w:rPr>
  </w:style>
  <w:style w:type="character" w:customStyle="1" w:styleId="TitoloCarattere">
    <w:name w:val="Titolo Carattere"/>
    <w:basedOn w:val="Carpredefinitoparagrafo"/>
    <w:link w:val="Titolo"/>
    <w:rsid w:val="00575924"/>
    <w:rPr>
      <w:rFonts w:ascii="Times New Roman" w:eastAsia="Times New Roman" w:hAnsi="Times New Roman" w:cs="Times New Roman"/>
      <w:b/>
      <w:sz w:val="44"/>
      <w:szCs w:val="20"/>
      <w:lang w:eastAsia="it-IT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75924"/>
    <w:rPr>
      <w:color w:val="954F72" w:themeColor="followedHyperlink"/>
      <w:u w:val="single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575924"/>
    <w:rPr>
      <w:color w:val="605E5C"/>
      <w:shd w:val="clear" w:color="auto" w:fill="E1DFDD"/>
    </w:rPr>
  </w:style>
  <w:style w:type="paragraph" w:customStyle="1" w:styleId="Normal">
    <w:name w:val="[Normal]"/>
    <w:qFormat/>
    <w:rsid w:val="00104A24"/>
    <w:pPr>
      <w:widowControl w:val="0"/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ascii="Arial" w:eastAsia="Arial" w:hAnsi="Arial" w:cs="Times New Roman"/>
      <w:sz w:val="24"/>
      <w:szCs w:val="24"/>
      <w:lang w:eastAsia="it-IT"/>
    </w:rPr>
  </w:style>
  <w:style w:type="character" w:customStyle="1" w:styleId="d03numeratoCarattere">
    <w:name w:val="d03_numerato Carattere"/>
    <w:basedOn w:val="Carpredefinitoparagrafo"/>
    <w:rsid w:val="00104A24"/>
    <w:rPr>
      <w:rFonts w:ascii="Century Gothic" w:hAnsi="Century Gothic"/>
      <w:sz w:val="21"/>
      <w:lang w:val="it-IT" w:eastAsia="it-IT" w:bidi="ar-SA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D21F5B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rsid w:val="00D21F5B"/>
  </w:style>
  <w:style w:type="paragraph" w:styleId="Rientrocorpodeltesto2">
    <w:name w:val="Body Text Indent 2"/>
    <w:basedOn w:val="Normale"/>
    <w:link w:val="Rientrocorpodeltesto2Carattere"/>
    <w:uiPriority w:val="99"/>
    <w:unhideWhenUsed/>
    <w:rsid w:val="00D21F5B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rsid w:val="00D21F5B"/>
  </w:style>
  <w:style w:type="character" w:styleId="Menzionenonrisolta">
    <w:name w:val="Unresolved Mention"/>
    <w:basedOn w:val="Carpredefinitoparagrafo"/>
    <w:uiPriority w:val="99"/>
    <w:semiHidden/>
    <w:unhideWhenUsed/>
    <w:rsid w:val="004F4803"/>
    <w:rPr>
      <w:color w:val="605E5C"/>
      <w:shd w:val="clear" w:color="auto" w:fill="E1DFDD"/>
    </w:rPr>
  </w:style>
  <w:style w:type="character" w:styleId="Enfasicorsivo">
    <w:name w:val="Emphasis"/>
    <w:basedOn w:val="Carpredefinitoparagrafo"/>
    <w:uiPriority w:val="20"/>
    <w:qFormat/>
    <w:rsid w:val="0091107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2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90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1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lvia_rapetti@regione.lombardia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rritorio_sistemiverdi@pec.regione.lombardia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etvilloresi.it" TargetMode="External"/><Relationship Id="rId2" Type="http://schemas.openxmlformats.org/officeDocument/2006/relationships/hyperlink" Target="https://eur06.safelinks.protection.outlook.com/?url=http%3A%2F%2Fwww.etvilloresi.it%2F&amp;data=05%7C01%7Cpier.giorgio.paganini%40etvilloresi.it%7Cebc684cef2174ec8a75a08daac4b8891%7Ceceb973ebd2344ac96991f917c2196ec%7C1%7C0%7C638011737656439987%7CUnknown%7CTWFpbGZsb3d8eyJWIjoiMC4wLjAwMDAiLCJQIjoiV2luMzIiLCJBTiI6Ik1haWwiLCJXVCI6Mn0%3D%7C3000%7C%7C%7C&amp;sdata=WOS0bVsJHnlaMh7C8kck0qhWsPDtcgwHrUG8vReuBmI%3D&amp;reserved=0" TargetMode="External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GPaganini\Desktop\ETV%20carta%20intestata\ETV%20carta%20intestata%20MODELLO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ETV carta intestata MODELLO.dotx</Template>
  <TotalTime>218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 Garavaglia</dc:creator>
  <cp:keywords/>
  <dc:description/>
  <cp:lastModifiedBy>Nizar Atiki</cp:lastModifiedBy>
  <cp:revision>13</cp:revision>
  <cp:lastPrinted>2026-06-04T09:28:00Z</cp:lastPrinted>
  <dcterms:created xsi:type="dcterms:W3CDTF">2026-01-20T15:34:00Z</dcterms:created>
  <dcterms:modified xsi:type="dcterms:W3CDTF">2026-06-04T09:39:00Z</dcterms:modified>
</cp:coreProperties>
</file>